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E718BA">
              <w:rPr>
                <w:rFonts w:ascii="Arial" w:hAnsi="Arial" w:cs="Arial"/>
                <w:b/>
                <w:sz w:val="36"/>
                <w:szCs w:val="36"/>
              </w:rPr>
              <w:t>27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AB61CF" w:rsidRDefault="00090B26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124A52">
              <w:rPr>
                <w:rFonts w:ascii="Arial" w:hAnsi="Arial" w:cs="Arial"/>
              </w:rPr>
              <w:t>.</w:t>
            </w:r>
            <w:r w:rsidR="00AB61C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SOUHRNNÁ</w:t>
            </w:r>
            <w:r w:rsidR="00851126">
              <w:rPr>
                <w:rFonts w:ascii="Arial" w:hAnsi="Arial" w:cs="Arial"/>
              </w:rPr>
              <w:t xml:space="preserve"> TECHNICKÁ ZPRÁVA</w:t>
            </w:r>
          </w:p>
          <w:p w:rsidR="00AB61CF" w:rsidRPr="00D554AA" w:rsidRDefault="0081011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4E1" w:rsidRDefault="000B04E1">
      <w:r>
        <w:separator/>
      </w:r>
    </w:p>
  </w:endnote>
  <w:endnote w:type="continuationSeparator" w:id="0">
    <w:p w:rsidR="000B04E1" w:rsidRDefault="000B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851126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4E1" w:rsidRDefault="000B04E1">
      <w:r>
        <w:separator/>
      </w:r>
    </w:p>
  </w:footnote>
  <w:footnote w:type="continuationSeparator" w:id="0">
    <w:p w:rsidR="000B04E1" w:rsidRDefault="000B0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90B26"/>
    <w:rsid w:val="000B04E1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1A57"/>
    <w:rsid w:val="003C0D71"/>
    <w:rsid w:val="003F19B8"/>
    <w:rsid w:val="003F2B20"/>
    <w:rsid w:val="003F4B9F"/>
    <w:rsid w:val="00400F40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475"/>
    <w:rsid w:val="00CE35B8"/>
    <w:rsid w:val="00D02FC7"/>
    <w:rsid w:val="00D176B6"/>
    <w:rsid w:val="00D25F5D"/>
    <w:rsid w:val="00D3548B"/>
    <w:rsid w:val="00D50863"/>
    <w:rsid w:val="00D554AA"/>
    <w:rsid w:val="00D706BF"/>
    <w:rsid w:val="00D74FC0"/>
    <w:rsid w:val="00DA53D4"/>
    <w:rsid w:val="00DB6DC4"/>
    <w:rsid w:val="00DC44FE"/>
    <w:rsid w:val="00E10E30"/>
    <w:rsid w:val="00E55116"/>
    <w:rsid w:val="00E718BA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1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2015-10-29T20:02:00Z</cp:lastPrinted>
  <dcterms:created xsi:type="dcterms:W3CDTF">2015-10-29T20:01:00Z</dcterms:created>
  <dcterms:modified xsi:type="dcterms:W3CDTF">2015-10-29T20:02:00Z</dcterms:modified>
</cp:coreProperties>
</file>